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088CC0B" w14:textId="77777777" w:rsidTr="00987DB5">
        <w:tc>
          <w:tcPr>
            <w:tcW w:w="9498" w:type="dxa"/>
          </w:tcPr>
          <w:p w14:paraId="4088CC07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088CC22" wp14:editId="4088CC23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88CC08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4088CC09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4088CC0A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088CC0C" w14:textId="22103911" w:rsidR="0033636C" w:rsidRPr="009D410A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9D410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9D410A" w:rsidRPr="009D410A">
            <w:rPr>
              <w:rFonts w:ascii="Times New Roman" w:hAnsi="Times New Roman"/>
              <w:sz w:val="28"/>
              <w:szCs w:val="28"/>
            </w:rPr>
            <w:t>12 апреля 2024 года</w:t>
          </w:r>
        </w:sdtContent>
      </w:sdt>
      <w:r w:rsidRPr="009D410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9D410A" w:rsidRPr="009D410A">
            <w:rPr>
              <w:rFonts w:ascii="Times New Roman" w:hAnsi="Times New Roman"/>
              <w:sz w:val="28"/>
              <w:szCs w:val="28"/>
            </w:rPr>
            <w:t>222</w:t>
          </w:r>
        </w:sdtContent>
      </w:sdt>
    </w:p>
    <w:bookmarkEnd w:id="0"/>
    <w:p w14:paraId="4088CC0D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7A5581F" w14:textId="77777777" w:rsidR="00311B4D" w:rsidRDefault="0033636C" w:rsidP="00B73A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B4D">
        <w:rPr>
          <w:rFonts w:ascii="Times New Roman" w:hAnsi="Times New Roman"/>
          <w:b/>
          <w:sz w:val="28"/>
          <w:szCs w:val="28"/>
        </w:rPr>
        <w:t>О проведении субботни</w:t>
      </w:r>
      <w:r w:rsidR="00311B4D" w:rsidRPr="00311B4D">
        <w:rPr>
          <w:rFonts w:ascii="Times New Roman" w:hAnsi="Times New Roman"/>
          <w:b/>
          <w:sz w:val="28"/>
          <w:szCs w:val="28"/>
        </w:rPr>
        <w:t>ков в муниципальном образовании</w:t>
      </w:r>
      <w:r w:rsidRPr="00311B4D">
        <w:rPr>
          <w:rFonts w:ascii="Times New Roman" w:hAnsi="Times New Roman"/>
          <w:b/>
          <w:sz w:val="28"/>
          <w:szCs w:val="28"/>
        </w:rPr>
        <w:t xml:space="preserve"> </w:t>
      </w:r>
    </w:p>
    <w:p w14:paraId="4088CC0E" w14:textId="6D325D8C" w:rsidR="0033636C" w:rsidRPr="00311B4D" w:rsidRDefault="0033636C" w:rsidP="00B73A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B4D">
        <w:rPr>
          <w:rFonts w:ascii="Times New Roman" w:hAnsi="Times New Roman"/>
          <w:b/>
          <w:sz w:val="28"/>
          <w:szCs w:val="28"/>
        </w:rPr>
        <w:t xml:space="preserve">«Городской округ </w:t>
      </w:r>
      <w:proofErr w:type="spellStart"/>
      <w:r w:rsidRPr="00311B4D">
        <w:rPr>
          <w:rFonts w:ascii="Times New Roman" w:hAnsi="Times New Roman"/>
          <w:b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b/>
          <w:sz w:val="28"/>
          <w:szCs w:val="28"/>
        </w:rPr>
        <w:t>»</w:t>
      </w:r>
    </w:p>
    <w:p w14:paraId="4088CC0F" w14:textId="77777777" w:rsidR="00185FEC" w:rsidRDefault="00185FEC" w:rsidP="00B73A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B05225F" w14:textId="77777777" w:rsidR="00311B4D" w:rsidRPr="00B73A94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В соответствии с Правилами благоустройства и санитарного содержания территории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», утвержденными решением Собрания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» от 12.07.2012 № 190, в целях проведения субботников и улучшения санитарного содержания и благоустройства территорий населенных пунктов, поддержания чистоты и порядка, обеспечения экологически благоприятной среды для проживания населения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», руководствуясь ст. 36 Устава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», администрация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» </w:t>
      </w:r>
      <w:r w:rsidRPr="00B73A94">
        <w:rPr>
          <w:rFonts w:ascii="Times New Roman" w:hAnsi="Times New Roman"/>
          <w:b/>
          <w:sz w:val="28"/>
          <w:szCs w:val="28"/>
        </w:rPr>
        <w:t>ПОСТАНОВЛЯЕТ:</w:t>
      </w:r>
    </w:p>
    <w:p w14:paraId="3F048E19" w14:textId="57541104" w:rsidR="00311B4D" w:rsidRPr="00311B4D" w:rsidRDefault="00063FDF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Объявить 19, 20, 26, 27 апреля, 3</w:t>
      </w:r>
      <w:r w:rsidR="00503D43">
        <w:rPr>
          <w:rFonts w:ascii="Times New Roman" w:hAnsi="Times New Roman"/>
          <w:sz w:val="28"/>
          <w:szCs w:val="28"/>
        </w:rPr>
        <w:t>,</w:t>
      </w:r>
      <w:r w:rsidR="00CF03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 мая 2024</w:t>
      </w:r>
      <w:r w:rsidR="00311B4D" w:rsidRPr="00311B4D">
        <w:rPr>
          <w:rFonts w:ascii="Times New Roman" w:hAnsi="Times New Roman"/>
          <w:sz w:val="28"/>
          <w:szCs w:val="28"/>
        </w:rPr>
        <w:t xml:space="preserve"> года с 09-00 до 18-00 субботники в муниципальном образовании «Городской округ </w:t>
      </w:r>
      <w:proofErr w:type="spellStart"/>
      <w:r w:rsidR="00311B4D"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311B4D" w:rsidRPr="00311B4D">
        <w:rPr>
          <w:rFonts w:ascii="Times New Roman" w:hAnsi="Times New Roman"/>
          <w:sz w:val="28"/>
          <w:szCs w:val="28"/>
        </w:rPr>
        <w:t>».</w:t>
      </w:r>
    </w:p>
    <w:p w14:paraId="2CCC2B07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2. Руководителям предприятий, организаций и учреждений всех форм собственности, индивидуальным предпринимателям:</w:t>
      </w:r>
    </w:p>
    <w:p w14:paraId="2F9B6C22" w14:textId="3790C0E2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2.1. Организовать работу по санитарной очистке и благоустройству территорий, закрепленных согласно </w:t>
      </w:r>
      <w:r w:rsidR="00CC7CD0" w:rsidRPr="00311B4D">
        <w:rPr>
          <w:rFonts w:ascii="Times New Roman" w:hAnsi="Times New Roman"/>
          <w:sz w:val="28"/>
          <w:szCs w:val="28"/>
        </w:rPr>
        <w:t>приложению,</w:t>
      </w:r>
      <w:r w:rsidRPr="00311B4D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14:paraId="78901DDA" w14:textId="1CE2E20D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2.2. Принять меры по уборке мусора, полной очистке прилегающих </w:t>
      </w:r>
      <w:r w:rsidR="008A219B">
        <w:rPr>
          <w:rFonts w:ascii="Times New Roman" w:hAnsi="Times New Roman"/>
          <w:sz w:val="28"/>
          <w:szCs w:val="28"/>
        </w:rPr>
        <w:t>территорий в радиусе не менее 10</w:t>
      </w:r>
      <w:r w:rsidRPr="00311B4D">
        <w:rPr>
          <w:rFonts w:ascii="Times New Roman" w:hAnsi="Times New Roman"/>
          <w:sz w:val="28"/>
          <w:szCs w:val="28"/>
        </w:rPr>
        <w:t xml:space="preserve"> метров от границ своих территорий;</w:t>
      </w:r>
    </w:p>
    <w:p w14:paraId="4BD63BAA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2.3. Произвести ремонт и покраску ограждений своих территорий;</w:t>
      </w:r>
    </w:p>
    <w:p w14:paraId="74BBD22E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2.4. Обеспечить своевременный вывоз мусора на полигон </w:t>
      </w:r>
      <w:proofErr w:type="spellStart"/>
      <w:r w:rsidRPr="00311B4D">
        <w:rPr>
          <w:rFonts w:ascii="Times New Roman" w:hAnsi="Times New Roman"/>
          <w:sz w:val="28"/>
          <w:szCs w:val="28"/>
        </w:rPr>
        <w:t>пгт</w:t>
      </w:r>
      <w:proofErr w:type="spellEnd"/>
      <w:r w:rsidRPr="00311B4D">
        <w:rPr>
          <w:rFonts w:ascii="Times New Roman" w:hAnsi="Times New Roman"/>
          <w:sz w:val="28"/>
          <w:szCs w:val="28"/>
        </w:rPr>
        <w:t>. Ноглики;</w:t>
      </w:r>
    </w:p>
    <w:p w14:paraId="647B1E5A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2.5. Закрепить приказами работников, ответственных за организацию проведения субботников и соблюдения техники безопасности.</w:t>
      </w:r>
    </w:p>
    <w:p w14:paraId="36BB63CF" w14:textId="630192D3" w:rsidR="00B03BA0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3. Руководителям</w:t>
      </w:r>
      <w:r w:rsidR="00B03BA0">
        <w:rPr>
          <w:rFonts w:ascii="Times New Roman" w:hAnsi="Times New Roman"/>
          <w:sz w:val="28"/>
          <w:szCs w:val="28"/>
        </w:rPr>
        <w:t>:</w:t>
      </w:r>
    </w:p>
    <w:p w14:paraId="37A02CF2" w14:textId="2701DACF" w:rsidR="00B03BA0" w:rsidRDefault="00B03BA0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11B4D" w:rsidRPr="00311B4D">
        <w:rPr>
          <w:rFonts w:ascii="Times New Roman" w:hAnsi="Times New Roman"/>
          <w:sz w:val="28"/>
          <w:szCs w:val="28"/>
        </w:rPr>
        <w:t>МУП «Управляющая организация «Ноглики» Колесниченко И.</w:t>
      </w:r>
      <w:r>
        <w:rPr>
          <w:rFonts w:ascii="Times New Roman" w:hAnsi="Times New Roman"/>
          <w:sz w:val="28"/>
          <w:szCs w:val="28"/>
        </w:rPr>
        <w:t>В.;</w:t>
      </w:r>
    </w:p>
    <w:p w14:paraId="284C28DF" w14:textId="3EB828AF" w:rsidR="00B03BA0" w:rsidRDefault="00B03BA0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11B4D" w:rsidRPr="00311B4D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УП «Водоканал» Белозерову А.В.;</w:t>
      </w:r>
    </w:p>
    <w:p w14:paraId="53954952" w14:textId="77777777" w:rsidR="00B03BA0" w:rsidRDefault="00B03BA0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311B4D" w:rsidRPr="00311B4D">
        <w:rPr>
          <w:rFonts w:ascii="Times New Roman" w:hAnsi="Times New Roman"/>
          <w:sz w:val="28"/>
          <w:szCs w:val="28"/>
        </w:rPr>
        <w:t>ООО «</w:t>
      </w:r>
      <w:proofErr w:type="spellStart"/>
      <w:r w:rsidR="00311B4D" w:rsidRPr="00311B4D">
        <w:rPr>
          <w:rFonts w:ascii="Times New Roman" w:hAnsi="Times New Roman"/>
          <w:sz w:val="28"/>
          <w:szCs w:val="28"/>
        </w:rPr>
        <w:t>Жилсервис</w:t>
      </w:r>
      <w:proofErr w:type="spellEnd"/>
      <w:r w:rsidR="00311B4D" w:rsidRPr="00311B4D">
        <w:rPr>
          <w:rFonts w:ascii="Times New Roman" w:hAnsi="Times New Roman"/>
          <w:sz w:val="28"/>
          <w:szCs w:val="28"/>
        </w:rPr>
        <w:t xml:space="preserve"> «Ноглики» Суворову А.С.</w:t>
      </w:r>
    </w:p>
    <w:p w14:paraId="7D7DDA5A" w14:textId="2A509170" w:rsidR="00B03BA0" w:rsidRDefault="00B03BA0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311B4D" w:rsidRPr="00311B4D">
        <w:rPr>
          <w:rFonts w:ascii="Times New Roman" w:hAnsi="Times New Roman"/>
          <w:sz w:val="28"/>
          <w:szCs w:val="28"/>
        </w:rPr>
        <w:t>овместно с консу</w:t>
      </w:r>
      <w:r>
        <w:rPr>
          <w:rFonts w:ascii="Times New Roman" w:hAnsi="Times New Roman"/>
          <w:sz w:val="28"/>
          <w:szCs w:val="28"/>
        </w:rPr>
        <w:t>льтантами по организации работы:</w:t>
      </w:r>
    </w:p>
    <w:p w14:paraId="51C2C686" w14:textId="7D53B555" w:rsidR="00B03BA0" w:rsidRDefault="00B03BA0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с. Ныш </w:t>
      </w:r>
      <w:proofErr w:type="spellStart"/>
      <w:r>
        <w:rPr>
          <w:rFonts w:ascii="Times New Roman" w:hAnsi="Times New Roman"/>
          <w:sz w:val="28"/>
          <w:szCs w:val="28"/>
        </w:rPr>
        <w:t>Бородаевой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О.П.;</w:t>
      </w:r>
    </w:p>
    <w:p w14:paraId="70CC361B" w14:textId="17C80217" w:rsidR="00B03BA0" w:rsidRDefault="00B03BA0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с. Вал </w:t>
      </w:r>
      <w:proofErr w:type="spellStart"/>
      <w:r>
        <w:rPr>
          <w:rFonts w:ascii="Times New Roman" w:hAnsi="Times New Roman"/>
          <w:sz w:val="28"/>
          <w:szCs w:val="28"/>
        </w:rPr>
        <w:t>Дмитрушковой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Д.И.</w:t>
      </w:r>
    </w:p>
    <w:p w14:paraId="3AB05B9F" w14:textId="77777777" w:rsidR="00B03BA0" w:rsidRDefault="00B03BA0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П</w:t>
      </w:r>
      <w:r w:rsidR="00311B4D" w:rsidRPr="00311B4D">
        <w:rPr>
          <w:rFonts w:ascii="Times New Roman" w:hAnsi="Times New Roman"/>
          <w:sz w:val="28"/>
          <w:szCs w:val="28"/>
        </w:rPr>
        <w:t>редседателям</w:t>
      </w:r>
      <w:r>
        <w:rPr>
          <w:rFonts w:ascii="Times New Roman" w:hAnsi="Times New Roman"/>
          <w:sz w:val="28"/>
          <w:szCs w:val="28"/>
        </w:rPr>
        <w:t>:</w:t>
      </w:r>
    </w:p>
    <w:p w14:paraId="2D546FBA" w14:textId="362970CD" w:rsidR="00B03BA0" w:rsidRDefault="00B03BA0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ТСЖ «Городок» </w:t>
      </w:r>
      <w:proofErr w:type="spellStart"/>
      <w:r>
        <w:rPr>
          <w:rFonts w:ascii="Times New Roman" w:hAnsi="Times New Roman"/>
          <w:sz w:val="28"/>
          <w:szCs w:val="28"/>
        </w:rPr>
        <w:t>Гасумянц</w:t>
      </w:r>
      <w:proofErr w:type="spellEnd"/>
      <w:r>
        <w:rPr>
          <w:rFonts w:ascii="Times New Roman" w:hAnsi="Times New Roman"/>
          <w:sz w:val="28"/>
          <w:szCs w:val="28"/>
        </w:rPr>
        <w:t xml:space="preserve"> К.Г.;</w:t>
      </w:r>
    </w:p>
    <w:p w14:paraId="62485569" w14:textId="3ED8F524" w:rsidR="00311B4D" w:rsidRPr="00311B4D" w:rsidRDefault="00B03BA0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11B4D" w:rsidRPr="00311B4D">
        <w:rPr>
          <w:rFonts w:ascii="Times New Roman" w:hAnsi="Times New Roman"/>
          <w:sz w:val="28"/>
          <w:szCs w:val="28"/>
        </w:rPr>
        <w:t>ТСЖ «Мой дом» Кудряшовой Н.В.:</w:t>
      </w:r>
    </w:p>
    <w:p w14:paraId="0C017A82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- организовать проведение субботников по санитарной очистке придомовых и внутриквартальных территорий и улично-дорожной сети на подведомственных территориях;</w:t>
      </w:r>
    </w:p>
    <w:p w14:paraId="2FC58D24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- провести работу с населением по организации уборки придомовых территорий;</w:t>
      </w:r>
    </w:p>
    <w:p w14:paraId="48C47598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- организовать для населения, пожелавшего принять участие в санитарной очистке внутридомовых территорий, необходимый запас лопат, метел, перчаток, мешков;</w:t>
      </w:r>
    </w:p>
    <w:p w14:paraId="33E0280E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- разместить в подъездах на информационных досках объявления о проведении субботников и номер телефона ответственного за организацию проведения субботников.</w:t>
      </w:r>
    </w:p>
    <w:p w14:paraId="396D60C7" w14:textId="37FF8321" w:rsidR="00311B4D" w:rsidRPr="00311B4D" w:rsidRDefault="00063FDF" w:rsidP="00063F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311B4D" w:rsidRPr="00311B4D">
        <w:rPr>
          <w:rFonts w:ascii="Times New Roman" w:hAnsi="Times New Roman"/>
          <w:sz w:val="28"/>
          <w:szCs w:val="28"/>
        </w:rPr>
        <w:t xml:space="preserve">Рекомендовать </w:t>
      </w:r>
      <w:r w:rsidRPr="00063FDF">
        <w:rPr>
          <w:rFonts w:ascii="Times New Roman" w:hAnsi="Times New Roman"/>
          <w:sz w:val="28"/>
          <w:szCs w:val="28"/>
        </w:rPr>
        <w:t>Заместителю генерального директ</w:t>
      </w:r>
      <w:r>
        <w:rPr>
          <w:rFonts w:ascii="Times New Roman" w:hAnsi="Times New Roman"/>
          <w:sz w:val="28"/>
          <w:szCs w:val="28"/>
        </w:rPr>
        <w:t xml:space="preserve">ора -исполнительному директору </w:t>
      </w:r>
      <w:r w:rsidR="00311B4D" w:rsidRPr="00311B4D">
        <w:rPr>
          <w:rFonts w:ascii="Times New Roman" w:hAnsi="Times New Roman"/>
          <w:sz w:val="28"/>
          <w:szCs w:val="28"/>
        </w:rPr>
        <w:t xml:space="preserve">АО «Управление по обращению с отходами» </w:t>
      </w:r>
      <w:r>
        <w:rPr>
          <w:rFonts w:ascii="Times New Roman" w:hAnsi="Times New Roman"/>
          <w:sz w:val="28"/>
          <w:szCs w:val="28"/>
        </w:rPr>
        <w:t>Ткачуку В.П</w:t>
      </w:r>
      <w:r w:rsidR="00664123">
        <w:rPr>
          <w:rFonts w:ascii="Times New Roman" w:hAnsi="Times New Roman"/>
          <w:sz w:val="28"/>
          <w:szCs w:val="28"/>
        </w:rPr>
        <w:t xml:space="preserve">. </w:t>
      </w:r>
      <w:r w:rsidRPr="00063FDF">
        <w:rPr>
          <w:rFonts w:ascii="Times New Roman" w:hAnsi="Times New Roman"/>
          <w:sz w:val="28"/>
          <w:szCs w:val="28"/>
        </w:rPr>
        <w:t>19, 20, 26, 27 апреля</w:t>
      </w:r>
      <w:r w:rsidR="00311B4D" w:rsidRPr="00311B4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3, 4 мая 2024 года</w:t>
      </w:r>
      <w:r w:rsidR="00311B4D" w:rsidRPr="00311B4D">
        <w:rPr>
          <w:rFonts w:ascii="Times New Roman" w:hAnsi="Times New Roman"/>
          <w:sz w:val="28"/>
          <w:szCs w:val="28"/>
        </w:rPr>
        <w:t xml:space="preserve"> предоставить возможность предприятиям и населению без взимания платы сдавать ТБО, образовавшиеся в результате проведения субботников, на полигон в </w:t>
      </w:r>
      <w:proofErr w:type="spellStart"/>
      <w:r w:rsidR="00311B4D" w:rsidRPr="00311B4D">
        <w:rPr>
          <w:rFonts w:ascii="Times New Roman" w:hAnsi="Times New Roman"/>
          <w:sz w:val="28"/>
          <w:szCs w:val="28"/>
        </w:rPr>
        <w:t>пгт</w:t>
      </w:r>
      <w:proofErr w:type="spellEnd"/>
      <w:r w:rsidR="00311B4D" w:rsidRPr="00311B4D">
        <w:rPr>
          <w:rFonts w:ascii="Times New Roman" w:hAnsi="Times New Roman"/>
          <w:sz w:val="28"/>
          <w:szCs w:val="28"/>
        </w:rPr>
        <w:t>. Ноглики.</w:t>
      </w:r>
    </w:p>
    <w:p w14:paraId="342674E8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5. Директору МУП «Управляющая организация «Ноглики» Колесниченко И.В.:</w:t>
      </w:r>
    </w:p>
    <w:p w14:paraId="425FAE1D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5.1. Организовать погрузку и вывоз собранного мусора с территорий населенных пунктов муниципального образования по заявкам хозяйствующих субъектов;</w:t>
      </w:r>
    </w:p>
    <w:p w14:paraId="6BA77376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5.2. Организовать проведение работ по благоустройству и санитарной очистке улично-дорожной сети и тротуаров населенных пунктов муниципального образования.</w:t>
      </w:r>
    </w:p>
    <w:p w14:paraId="12056969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6. Директору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311B4D">
        <w:rPr>
          <w:rFonts w:ascii="Times New Roman" w:hAnsi="Times New Roman"/>
          <w:sz w:val="28"/>
          <w:szCs w:val="28"/>
        </w:rPr>
        <w:t>Логаревой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 О.П.:</w:t>
      </w:r>
    </w:p>
    <w:p w14:paraId="74A99837" w14:textId="70AD5B06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6.1. Организовать работу по проведению субботников по санитарной уборке и благоустройству территорий во всех предприятиях на территории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>»;</w:t>
      </w:r>
    </w:p>
    <w:p w14:paraId="2941633A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6.2. Активизировать работу по выявлению случаев нарушения правил благоустройства и санитарного содержания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>»;</w:t>
      </w:r>
    </w:p>
    <w:p w14:paraId="4C887B9D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6.3. Координировать работу в период проведения субботников по санитарной очистке и благоустройству населенных пунктов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>».</w:t>
      </w:r>
    </w:p>
    <w:p w14:paraId="2AFB242E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lastRenderedPageBreak/>
        <w:t xml:space="preserve">7. Вице-мэру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311B4D">
        <w:rPr>
          <w:rFonts w:ascii="Times New Roman" w:hAnsi="Times New Roman"/>
          <w:sz w:val="28"/>
          <w:szCs w:val="28"/>
        </w:rPr>
        <w:t>Русанову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 Я.С. организовать работу по проведению субботников по санитарной уборке и благоустройству территорий во всех учреждениях, подведомственных Департаменту социальной политики администрации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>».</w:t>
      </w:r>
    </w:p>
    <w:p w14:paraId="7FA7D2FF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8. Начальнику отдела экономики администрации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>» Кононенко Г.В. довести до руководителей торговли, общественного питания, гостиничного комплекса и услуг данное постановление для исполнения.</w:t>
      </w:r>
    </w:p>
    <w:p w14:paraId="64567C1E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9. Рекомендовать начальнику ОГИБДД ОМВД России по городскому округу «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>» Кравченко П.В.:</w:t>
      </w:r>
    </w:p>
    <w:p w14:paraId="64E471EC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9.1. Принять меры к выявлению, с целью привлечения к ответственности, владельцев брошенных и разукомплектованных транспортных средств;</w:t>
      </w:r>
    </w:p>
    <w:p w14:paraId="2AF36192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9.2. Проводить работу с владельцами автотранспортных средств, создающих помехи и трудности при расчистке улиц, дорог и дворовых территорий.</w:t>
      </w:r>
    </w:p>
    <w:p w14:paraId="55F2FB06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10. Рекомендовать территориальному отделу по надзору в сфере защиты прав потребителей и благополучия человека по Сахалинской области в Александровск-Сахалинском, Тымовском и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Ногликском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 районах (Хабибуллина Н.В.) в рамках своих полномочий усилить контроль за соблюдением действующего законодательства в сфере обращения ТКО и санитарного содержания.</w:t>
      </w:r>
    </w:p>
    <w:p w14:paraId="6594FEFA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11. Специалисту по </w:t>
      </w:r>
      <w:proofErr w:type="spellStart"/>
      <w:r w:rsidRPr="00311B4D">
        <w:rPr>
          <w:rFonts w:ascii="Times New Roman" w:hAnsi="Times New Roman"/>
          <w:sz w:val="28"/>
          <w:szCs w:val="28"/>
        </w:rPr>
        <w:t>медиапланированию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» Бурцевой Л.В. обеспечить информационное сопровождение проведения мероприятий субботников, путем размещения информации на официальном сайте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 xml:space="preserve">» в информационной-телекоммуникационной сети «Интернет» и в социальных сетях администрации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>».</w:t>
      </w:r>
    </w:p>
    <w:p w14:paraId="2006A8F2" w14:textId="77777777" w:rsidR="00311B4D" w:rsidRPr="00311B4D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 xml:space="preserve">12. Разместить настоящее постановление на официальном сайте муниципального образования «Городской округ </w:t>
      </w:r>
      <w:proofErr w:type="spellStart"/>
      <w:r w:rsidRPr="00311B4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Pr="00311B4D">
        <w:rPr>
          <w:rFonts w:ascii="Times New Roman" w:hAnsi="Times New Roman"/>
          <w:sz w:val="28"/>
          <w:szCs w:val="28"/>
        </w:rPr>
        <w:t>» в информационной-телекоммуникационной сети «Интернет».</w:t>
      </w:r>
    </w:p>
    <w:p w14:paraId="4088CC19" w14:textId="6C1FB2A9" w:rsidR="008629FA" w:rsidRPr="00D12794" w:rsidRDefault="00311B4D" w:rsidP="00F43E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1B4D">
        <w:rPr>
          <w:rFonts w:ascii="Times New Roman" w:hAnsi="Times New Roman"/>
          <w:sz w:val="28"/>
          <w:szCs w:val="28"/>
        </w:rPr>
        <w:t>13. Контроль за исполнением настоящего постановления возложить на первого вице-мэра муниципального образования «Городской окр</w:t>
      </w:r>
      <w:r w:rsidR="00EB416D">
        <w:rPr>
          <w:rFonts w:ascii="Times New Roman" w:hAnsi="Times New Roman"/>
          <w:sz w:val="28"/>
          <w:szCs w:val="28"/>
        </w:rPr>
        <w:t xml:space="preserve">уг </w:t>
      </w:r>
      <w:proofErr w:type="spellStart"/>
      <w:r w:rsidR="00EB416D">
        <w:rPr>
          <w:rFonts w:ascii="Times New Roman" w:hAnsi="Times New Roman"/>
          <w:sz w:val="28"/>
          <w:szCs w:val="28"/>
        </w:rPr>
        <w:t>Ногликский</w:t>
      </w:r>
      <w:proofErr w:type="spellEnd"/>
      <w:r w:rsidR="00EB416D">
        <w:rPr>
          <w:rFonts w:ascii="Times New Roman" w:hAnsi="Times New Roman"/>
          <w:sz w:val="28"/>
          <w:szCs w:val="28"/>
        </w:rPr>
        <w:t>» Водолагу О.В</w:t>
      </w:r>
      <w:r w:rsidRPr="00311B4D">
        <w:rPr>
          <w:rFonts w:ascii="Times New Roman" w:hAnsi="Times New Roman"/>
          <w:sz w:val="28"/>
          <w:szCs w:val="28"/>
        </w:rPr>
        <w:t>.</w:t>
      </w:r>
    </w:p>
    <w:p w14:paraId="4088CC1A" w14:textId="77777777" w:rsidR="008629FA" w:rsidRDefault="008629FA" w:rsidP="00F43EA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456DD7" w14:textId="77777777" w:rsidR="00B73A94" w:rsidRPr="00D12794" w:rsidRDefault="00B73A94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088CC1B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4088CC1C" w14:textId="4453B87B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«Городской округ </w:t>
      </w:r>
      <w:proofErr w:type="spellStart"/>
      <w:r>
        <w:rPr>
          <w:rFonts w:ascii="Times New Roman" w:hAnsi="Times New Roman"/>
          <w:sz w:val="28"/>
          <w:szCs w:val="28"/>
        </w:rPr>
        <w:t>Ногликский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FE0CDE" w:rsidRPr="00503D4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Камелин</w:t>
      </w:r>
      <w:proofErr w:type="spellEnd"/>
    </w:p>
    <w:sectPr w:rsidR="008629FA" w:rsidRPr="008629FA" w:rsidSect="00B73A94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E62E7" w14:textId="77777777" w:rsidR="006E7283" w:rsidRDefault="006E7283" w:rsidP="0033636C">
      <w:pPr>
        <w:spacing w:after="0" w:line="240" w:lineRule="auto"/>
      </w:pPr>
      <w:r>
        <w:separator/>
      </w:r>
    </w:p>
  </w:endnote>
  <w:endnote w:type="continuationSeparator" w:id="0">
    <w:p w14:paraId="22A58B76" w14:textId="77777777" w:rsidR="006E7283" w:rsidRDefault="006E7283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24DC4" w14:textId="77777777" w:rsidR="006E7283" w:rsidRDefault="006E7283" w:rsidP="0033636C">
      <w:pPr>
        <w:spacing w:after="0" w:line="240" w:lineRule="auto"/>
      </w:pPr>
      <w:r>
        <w:separator/>
      </w:r>
    </w:p>
  </w:footnote>
  <w:footnote w:type="continuationSeparator" w:id="0">
    <w:p w14:paraId="522D9438" w14:textId="77777777" w:rsidR="006E7283" w:rsidRDefault="006E7283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363675"/>
      <w:docPartObj>
        <w:docPartGallery w:val="Page Numbers (Top of Page)"/>
        <w:docPartUnique/>
      </w:docPartObj>
    </w:sdtPr>
    <w:sdtEndPr/>
    <w:sdtContent>
      <w:p w14:paraId="1485595F" w14:textId="1B6EA44F" w:rsidR="00B73A94" w:rsidRDefault="00B73A94" w:rsidP="00F323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10A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43CF9"/>
    <w:rsid w:val="00053BD0"/>
    <w:rsid w:val="00063FDF"/>
    <w:rsid w:val="00185FEC"/>
    <w:rsid w:val="001E1F9F"/>
    <w:rsid w:val="002003DC"/>
    <w:rsid w:val="00311B4D"/>
    <w:rsid w:val="0033636C"/>
    <w:rsid w:val="0038088E"/>
    <w:rsid w:val="003E4257"/>
    <w:rsid w:val="00503D43"/>
    <w:rsid w:val="00520CBF"/>
    <w:rsid w:val="00664123"/>
    <w:rsid w:val="006E7283"/>
    <w:rsid w:val="008629FA"/>
    <w:rsid w:val="008A219B"/>
    <w:rsid w:val="00987DB5"/>
    <w:rsid w:val="009D410A"/>
    <w:rsid w:val="00AC72C8"/>
    <w:rsid w:val="00B03BA0"/>
    <w:rsid w:val="00B10ED9"/>
    <w:rsid w:val="00B25688"/>
    <w:rsid w:val="00B73A94"/>
    <w:rsid w:val="00C02849"/>
    <w:rsid w:val="00C51CF4"/>
    <w:rsid w:val="00CC7CD0"/>
    <w:rsid w:val="00CF03A1"/>
    <w:rsid w:val="00D12794"/>
    <w:rsid w:val="00D67BD8"/>
    <w:rsid w:val="00DF7897"/>
    <w:rsid w:val="00E37B8A"/>
    <w:rsid w:val="00E609BC"/>
    <w:rsid w:val="00E73D41"/>
    <w:rsid w:val="00EB416D"/>
    <w:rsid w:val="00F323D0"/>
    <w:rsid w:val="00F43EAE"/>
    <w:rsid w:val="00F931D9"/>
    <w:rsid w:val="00FA0E79"/>
    <w:rsid w:val="00FE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8CC07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D41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D410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A95005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A95005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A95005"/>
    <w:rsid w:val="00B13DA8"/>
    <w:rsid w:val="00C95804"/>
    <w:rsid w:val="00CF735B"/>
    <w:rsid w:val="00E319C9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117</TotalTime>
  <Pages>1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19</cp:revision>
  <cp:lastPrinted>2024-04-14T23:04:00Z</cp:lastPrinted>
  <dcterms:created xsi:type="dcterms:W3CDTF">2020-04-07T04:52:00Z</dcterms:created>
  <dcterms:modified xsi:type="dcterms:W3CDTF">2024-04-14T23:04:00Z</dcterms:modified>
</cp:coreProperties>
</file>